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955"/>
        <w:tblW w:w="8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48"/>
        <w:gridCol w:w="1031"/>
      </w:tblGrid>
      <w:tr w:rsidR="00AF34B2" w:rsidTr="003A47CB">
        <w:trPr>
          <w:trHeight w:val="1129"/>
        </w:trPr>
        <w:tc>
          <w:tcPr>
            <w:tcW w:w="8979" w:type="dxa"/>
            <w:gridSpan w:val="2"/>
            <w:tcBorders>
              <w:bottom w:val="single" w:sz="4" w:space="0" w:color="auto"/>
            </w:tcBorders>
          </w:tcPr>
          <w:p w:rsidR="00AF34B2" w:rsidRPr="00322C1D" w:rsidRDefault="00AF34B2" w:rsidP="003A47CB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AF34B2" w:rsidRDefault="00AF34B2" w:rsidP="003A47CB">
            <w:pPr>
              <w:adjustRightInd w:val="0"/>
              <w:rPr>
                <w:sz w:val="24"/>
              </w:rPr>
            </w:pPr>
            <w:r w:rsidRPr="00C47B9B">
              <w:rPr>
                <w:sz w:val="24"/>
              </w:rPr>
              <w:t>1</w:t>
            </w:r>
            <w:r w:rsidRPr="00C47B9B">
              <w:rPr>
                <w:rFonts w:hint="eastAsia"/>
                <w:sz w:val="24"/>
              </w:rPr>
              <w:t>、会用方程表达分数混合运算中的等量关系，并能解决相应的实际问题。</w:t>
            </w:r>
          </w:p>
          <w:p w:rsidR="00AF34B2" w:rsidRDefault="00AF34B2" w:rsidP="003A47C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、培养对解题结果进行检验和解释习惯。</w:t>
            </w:r>
          </w:p>
        </w:tc>
      </w:tr>
      <w:tr w:rsidR="00AF34B2" w:rsidTr="003A47CB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B2" w:rsidRPr="00322C1D" w:rsidRDefault="00AF34B2" w:rsidP="003A47CB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80pt;margin-top:4.2pt;width:210.75pt;height:156.75pt;z-index:251658240;mso-position-horizontal-relative:text;mso-position-vertical-relative:text">
                  <v:imagedata r:id="rId7" o:title=""/>
                </v:shape>
              </w:pic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</w:t>
            </w:r>
            <w:r w:rsidRPr="00C66426">
              <w:rPr>
                <w:rFonts w:ascii="楷体" w:eastAsia="楷体" w:hAnsi="楷体" w:hint="eastAsia"/>
                <w:b/>
                <w:sz w:val="24"/>
                <w:szCs w:val="24"/>
              </w:rPr>
              <w:t>过程：</w:t>
            </w:r>
            <w:r w:rsidRPr="00C66426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</w:t>
            </w:r>
            <w:r w:rsidRPr="007D6764">
              <w:rPr>
                <w:rFonts w:hint="eastAsia"/>
                <w:b/>
                <w:sz w:val="24"/>
                <w:szCs w:val="24"/>
              </w:rPr>
              <w:t>我知道。</w:t>
            </w: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pict>
                <v:shape id="_x0000_s1027" type="#_x0000_t75" style="position:absolute;left:0;text-align:left;margin-left:14.25pt;margin-top:12.35pt;width:165.75pt;height:109.5pt;z-index:251659264">
                  <v:imagedata r:id="rId8" o:title=""/>
                </v:shape>
              </w:pict>
            </w: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</w:p>
          <w:p w:rsidR="00AF34B2" w:rsidRDefault="00AF34B2" w:rsidP="003A47CB">
            <w:pPr>
              <w:rPr>
                <w:b/>
                <w:sz w:val="24"/>
                <w:szCs w:val="24"/>
              </w:rPr>
            </w:pPr>
          </w:p>
          <w:p w:rsidR="00AF34B2" w:rsidRPr="007D6764" w:rsidRDefault="00AF34B2" w:rsidP="003A47CB">
            <w:pPr>
              <w:rPr>
                <w:b/>
                <w:sz w:val="24"/>
                <w:szCs w:val="24"/>
              </w:rPr>
            </w:pP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Default="00AF34B2" w:rsidP="003A47CB">
            <w:pPr>
              <w:rPr>
                <w:sz w:val="24"/>
                <w:szCs w:val="24"/>
              </w:rPr>
            </w:pP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1</w:t>
            </w:r>
            <w:r w:rsidRPr="00322C1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我能画图表示八月份用水量：</w:t>
            </w: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322C1D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322C1D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、我能找出题目中的等量关系：</w:t>
            </w: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322C1D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322C1D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3</w:t>
            </w:r>
            <w:r w:rsidRPr="00322C1D">
              <w:rPr>
                <w:rFonts w:hint="eastAsia"/>
                <w:sz w:val="24"/>
                <w:szCs w:val="24"/>
              </w:rPr>
              <w:t>、我能列式解决</w:t>
            </w:r>
            <w:r>
              <w:rPr>
                <w:rFonts w:hint="eastAsia"/>
                <w:sz w:val="24"/>
                <w:szCs w:val="24"/>
              </w:rPr>
              <w:t>这个</w:t>
            </w:r>
            <w:r w:rsidRPr="00322C1D">
              <w:rPr>
                <w:rFonts w:hint="eastAsia"/>
                <w:sz w:val="24"/>
                <w:szCs w:val="24"/>
              </w:rPr>
              <w:t>问题：</w:t>
            </w: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322C1D" w:rsidRDefault="00AF34B2" w:rsidP="00AF34B2">
            <w:pPr>
              <w:ind w:firstLineChars="150" w:firstLine="31680"/>
              <w:rPr>
                <w:sz w:val="24"/>
                <w:szCs w:val="24"/>
              </w:rPr>
            </w:pPr>
          </w:p>
          <w:p w:rsidR="00AF34B2" w:rsidRPr="00C8049B" w:rsidRDefault="00AF34B2" w:rsidP="00C8049B">
            <w:pPr>
              <w:rPr>
                <w:b/>
                <w:sz w:val="24"/>
                <w:szCs w:val="24"/>
              </w:rPr>
            </w:pPr>
            <w:r w:rsidRPr="00C8049B">
              <w:rPr>
                <w:rFonts w:hint="eastAsia"/>
                <w:b/>
                <w:sz w:val="24"/>
                <w:szCs w:val="24"/>
              </w:rPr>
              <w:t>二、我来试一试。</w:t>
            </w:r>
          </w:p>
          <w:p w:rsidR="00AF34B2" w:rsidRDefault="00AF34B2" w:rsidP="003A47CB">
            <w:pPr>
              <w:adjustRightInd w:val="0"/>
              <w:rPr>
                <w:sz w:val="28"/>
                <w:szCs w:val="28"/>
              </w:rPr>
            </w:pPr>
            <w:r>
              <w:rPr>
                <w:sz w:val="24"/>
              </w:rPr>
              <w:t>1</w:t>
            </w:r>
            <w:r w:rsidRPr="00F87D32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光明小学六年级有</w:t>
            </w:r>
            <w:r>
              <w:rPr>
                <w:sz w:val="24"/>
              </w:rPr>
              <w:t>95</w:t>
            </w:r>
            <w:r>
              <w:rPr>
                <w:rFonts w:hint="eastAsia"/>
                <w:sz w:val="24"/>
              </w:rPr>
              <w:t>人，比五年级的人数少</w:t>
            </w:r>
            <w:r w:rsidRPr="00932B2F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5" type="#_x0000_t75" style="width:12pt;height:30.75pt" o:ole="">
                  <v:imagedata r:id="rId9" o:title=""/>
                </v:shape>
                <o:OLEObject Type="Embed" ProgID="Equation.3" ShapeID="_x0000_i1025" DrawAspect="Content" ObjectID="_1534428633" r:id="rId10"/>
              </w:object>
            </w:r>
            <w:r>
              <w:rPr>
                <w:rFonts w:hint="eastAsia"/>
                <w:sz w:val="24"/>
              </w:rPr>
              <w:t>，五年级有多少人？</w:t>
            </w:r>
          </w:p>
          <w:p w:rsidR="00AF34B2" w:rsidRDefault="00AF34B2" w:rsidP="003A47CB">
            <w:pPr>
              <w:adjustRightInd w:val="0"/>
              <w:rPr>
                <w:sz w:val="24"/>
              </w:rPr>
            </w:pPr>
          </w:p>
          <w:p w:rsidR="00AF34B2" w:rsidRDefault="00AF34B2" w:rsidP="003A47CB">
            <w:pPr>
              <w:adjustRightInd w:val="0"/>
              <w:rPr>
                <w:sz w:val="24"/>
              </w:rPr>
            </w:pPr>
          </w:p>
          <w:p w:rsidR="00AF34B2" w:rsidRDefault="00AF34B2" w:rsidP="003A47CB">
            <w:pPr>
              <w:adjustRightInd w:val="0"/>
              <w:rPr>
                <w:sz w:val="24"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-9pt;margin-top:0;width:280.5pt;height:130.5pt;z-index:-251656192" wrapcoords="-58 0 -58 21476 21600 21476 21600 0 -58 0">
                  <v:imagedata r:id="rId11" o:title=""/>
                  <w10:wrap type="tight"/>
                </v:shape>
              </w:pict>
            </w:r>
          </w:p>
          <w:p w:rsidR="00AF34B2" w:rsidRPr="00F87D32" w:rsidRDefault="00AF34B2" w:rsidP="003A47CB">
            <w:pPr>
              <w:adjustRightInd w:val="0"/>
              <w:rPr>
                <w:sz w:val="24"/>
              </w:rPr>
            </w:pPr>
            <w:r w:rsidRPr="00F87D32">
              <w:rPr>
                <w:rFonts w:hint="eastAsia"/>
                <w:sz w:val="24"/>
              </w:rPr>
              <w:t>列方程解答。</w:t>
            </w:r>
          </w:p>
          <w:p w:rsidR="00AF34B2" w:rsidRPr="002D4AE7" w:rsidRDefault="00AF34B2" w:rsidP="003A47CB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AF34B2" w:rsidRDefault="00AF34B2" w:rsidP="003A47CB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AF34B2" w:rsidRDefault="00AF34B2" w:rsidP="003A47CB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AF34B2" w:rsidRPr="0000003B" w:rsidRDefault="00AF34B2" w:rsidP="003A47CB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F34B2" w:rsidRDefault="00AF34B2" w:rsidP="003A47CB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widowControl/>
              <w:jc w:val="left"/>
              <w:rPr>
                <w:sz w:val="24"/>
                <w:szCs w:val="24"/>
              </w:rPr>
            </w:pPr>
          </w:p>
          <w:p w:rsidR="00AF34B2" w:rsidRDefault="00AF34B2" w:rsidP="003A47CB">
            <w:pPr>
              <w:rPr>
                <w:sz w:val="24"/>
                <w:szCs w:val="24"/>
              </w:rPr>
            </w:pPr>
          </w:p>
          <w:p w:rsidR="00AF34B2" w:rsidRDefault="00AF34B2" w:rsidP="003A47CB">
            <w:pPr>
              <w:rPr>
                <w:sz w:val="24"/>
                <w:szCs w:val="24"/>
              </w:rPr>
            </w:pPr>
          </w:p>
          <w:p w:rsidR="00AF34B2" w:rsidRDefault="00AF34B2" w:rsidP="003A47CB">
            <w:pPr>
              <w:rPr>
                <w:sz w:val="24"/>
                <w:szCs w:val="24"/>
              </w:rPr>
            </w:pPr>
          </w:p>
        </w:tc>
      </w:tr>
      <w:tr w:rsidR="00AF34B2" w:rsidTr="003A47CB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B2" w:rsidRDefault="00AF34B2" w:rsidP="003A47CB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AF34B2" w:rsidRDefault="00AF34B2" w:rsidP="003A47CB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F34B2" w:rsidTr="003A47CB">
        <w:trPr>
          <w:trHeight w:val="593"/>
        </w:trPr>
        <w:tc>
          <w:tcPr>
            <w:tcW w:w="7948" w:type="dxa"/>
            <w:tcBorders>
              <w:top w:val="single" w:sz="4" w:space="0" w:color="auto"/>
              <w:right w:val="single" w:sz="4" w:space="0" w:color="auto"/>
            </w:tcBorders>
          </w:tcPr>
          <w:p w:rsidR="00AF34B2" w:rsidRDefault="00AF34B2" w:rsidP="003A47CB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AF34B2" w:rsidRDefault="00AF34B2" w:rsidP="003A47CB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F34B2" w:rsidRPr="00D825D3" w:rsidRDefault="00AF34B2">
      <w:pPr>
        <w:jc w:val="center"/>
        <w:rPr>
          <w:rFonts w:ascii="黑体" w:eastAsia="黑体" w:hAnsi="黑体"/>
          <w:sz w:val="30"/>
          <w:szCs w:val="30"/>
        </w:rPr>
      </w:pPr>
      <w:r w:rsidRPr="00D825D3">
        <w:rPr>
          <w:rFonts w:ascii="黑体" w:eastAsia="黑体" w:hAnsi="黑体" w:hint="eastAsia"/>
          <w:b/>
          <w:sz w:val="30"/>
          <w:szCs w:val="30"/>
        </w:rPr>
        <w:t>分数四则混合运算（二）第一课时</w:t>
      </w:r>
      <w:r w:rsidRPr="00D825D3">
        <w:rPr>
          <w:rFonts w:ascii="黑体" w:eastAsia="黑体" w:hAnsi="黑体" w:hint="eastAsia"/>
          <w:sz w:val="30"/>
          <w:szCs w:val="30"/>
        </w:rPr>
        <w:t>导学单</w:t>
      </w:r>
    </w:p>
    <w:p w:rsidR="00AF34B2" w:rsidRDefault="00AF34B2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sectPr w:rsidR="00AF34B2" w:rsidSect="003C70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4B2" w:rsidRDefault="00AF34B2">
      <w:r>
        <w:separator/>
      </w:r>
    </w:p>
  </w:endnote>
  <w:endnote w:type="continuationSeparator" w:id="0">
    <w:p w:rsidR="00AF34B2" w:rsidRDefault="00AF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4B2" w:rsidRDefault="00AF34B2">
      <w:r>
        <w:separator/>
      </w:r>
    </w:p>
  </w:footnote>
  <w:footnote w:type="continuationSeparator" w:id="0">
    <w:p w:rsidR="00AF34B2" w:rsidRDefault="00AF3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 w:rsidP="00D825D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B2" w:rsidRDefault="00AF34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60EA3D7E"/>
    <w:multiLevelType w:val="hybridMultilevel"/>
    <w:tmpl w:val="977AB8D2"/>
    <w:lvl w:ilvl="0" w:tplc="E0EC49A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003B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24AFA"/>
    <w:rsid w:val="00233EE3"/>
    <w:rsid w:val="00247BEC"/>
    <w:rsid w:val="00255F1A"/>
    <w:rsid w:val="00257A7C"/>
    <w:rsid w:val="0026157F"/>
    <w:rsid w:val="00266482"/>
    <w:rsid w:val="0028104B"/>
    <w:rsid w:val="00282ED8"/>
    <w:rsid w:val="00293432"/>
    <w:rsid w:val="002A363F"/>
    <w:rsid w:val="002C79D1"/>
    <w:rsid w:val="002D4AE7"/>
    <w:rsid w:val="002F7AF1"/>
    <w:rsid w:val="00302717"/>
    <w:rsid w:val="00310344"/>
    <w:rsid w:val="00314790"/>
    <w:rsid w:val="00322C1D"/>
    <w:rsid w:val="00325B56"/>
    <w:rsid w:val="00325DBF"/>
    <w:rsid w:val="00332A66"/>
    <w:rsid w:val="0034267B"/>
    <w:rsid w:val="00343A4B"/>
    <w:rsid w:val="00370323"/>
    <w:rsid w:val="00384982"/>
    <w:rsid w:val="00390F3F"/>
    <w:rsid w:val="003A2E79"/>
    <w:rsid w:val="003A47CB"/>
    <w:rsid w:val="003B18D9"/>
    <w:rsid w:val="003B62DE"/>
    <w:rsid w:val="003C68F6"/>
    <w:rsid w:val="003C70EA"/>
    <w:rsid w:val="0041169C"/>
    <w:rsid w:val="0044538B"/>
    <w:rsid w:val="004542AF"/>
    <w:rsid w:val="00461EF6"/>
    <w:rsid w:val="004718F5"/>
    <w:rsid w:val="004918D8"/>
    <w:rsid w:val="004A524B"/>
    <w:rsid w:val="004B598D"/>
    <w:rsid w:val="004C0804"/>
    <w:rsid w:val="005277F1"/>
    <w:rsid w:val="005764BB"/>
    <w:rsid w:val="005A42B7"/>
    <w:rsid w:val="005B006C"/>
    <w:rsid w:val="005B1C21"/>
    <w:rsid w:val="005B35FC"/>
    <w:rsid w:val="005B5E7A"/>
    <w:rsid w:val="005C639D"/>
    <w:rsid w:val="005D26AB"/>
    <w:rsid w:val="005D760C"/>
    <w:rsid w:val="005E74E0"/>
    <w:rsid w:val="0060216B"/>
    <w:rsid w:val="0061289F"/>
    <w:rsid w:val="00624BD2"/>
    <w:rsid w:val="00642B33"/>
    <w:rsid w:val="006876C8"/>
    <w:rsid w:val="00695AAF"/>
    <w:rsid w:val="006A0E35"/>
    <w:rsid w:val="006C524D"/>
    <w:rsid w:val="006D66C1"/>
    <w:rsid w:val="006D7CCE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7D6764"/>
    <w:rsid w:val="0080008F"/>
    <w:rsid w:val="00832F26"/>
    <w:rsid w:val="00851549"/>
    <w:rsid w:val="008547D5"/>
    <w:rsid w:val="00862DC3"/>
    <w:rsid w:val="008734E2"/>
    <w:rsid w:val="00873BC1"/>
    <w:rsid w:val="008D389F"/>
    <w:rsid w:val="008E747A"/>
    <w:rsid w:val="008F1A4D"/>
    <w:rsid w:val="00931291"/>
    <w:rsid w:val="00932B2F"/>
    <w:rsid w:val="0093752C"/>
    <w:rsid w:val="0094038A"/>
    <w:rsid w:val="00942DD2"/>
    <w:rsid w:val="00945A4C"/>
    <w:rsid w:val="00966A81"/>
    <w:rsid w:val="009839A8"/>
    <w:rsid w:val="009A649B"/>
    <w:rsid w:val="009A7D79"/>
    <w:rsid w:val="009C6758"/>
    <w:rsid w:val="009E1FBB"/>
    <w:rsid w:val="009E54F1"/>
    <w:rsid w:val="00A14A36"/>
    <w:rsid w:val="00A27279"/>
    <w:rsid w:val="00A32E91"/>
    <w:rsid w:val="00A44FD7"/>
    <w:rsid w:val="00A637BD"/>
    <w:rsid w:val="00A645CF"/>
    <w:rsid w:val="00A72517"/>
    <w:rsid w:val="00A730FE"/>
    <w:rsid w:val="00A96AED"/>
    <w:rsid w:val="00AA671B"/>
    <w:rsid w:val="00AB0D1B"/>
    <w:rsid w:val="00AD7CDD"/>
    <w:rsid w:val="00AE4A61"/>
    <w:rsid w:val="00AF34B2"/>
    <w:rsid w:val="00AF6146"/>
    <w:rsid w:val="00B531D4"/>
    <w:rsid w:val="00B72E32"/>
    <w:rsid w:val="00B80A9A"/>
    <w:rsid w:val="00B91363"/>
    <w:rsid w:val="00B97C14"/>
    <w:rsid w:val="00BE36C6"/>
    <w:rsid w:val="00BF5735"/>
    <w:rsid w:val="00C00A6D"/>
    <w:rsid w:val="00C10C40"/>
    <w:rsid w:val="00C165EA"/>
    <w:rsid w:val="00C226A8"/>
    <w:rsid w:val="00C3359B"/>
    <w:rsid w:val="00C44ABB"/>
    <w:rsid w:val="00C47B9B"/>
    <w:rsid w:val="00C61E74"/>
    <w:rsid w:val="00C66426"/>
    <w:rsid w:val="00C8049B"/>
    <w:rsid w:val="00C855A2"/>
    <w:rsid w:val="00C919B4"/>
    <w:rsid w:val="00CB5030"/>
    <w:rsid w:val="00CC335F"/>
    <w:rsid w:val="00CE235A"/>
    <w:rsid w:val="00D07F69"/>
    <w:rsid w:val="00D45F12"/>
    <w:rsid w:val="00D6027E"/>
    <w:rsid w:val="00D70684"/>
    <w:rsid w:val="00D825D3"/>
    <w:rsid w:val="00D83F3A"/>
    <w:rsid w:val="00DB4A14"/>
    <w:rsid w:val="00DF594F"/>
    <w:rsid w:val="00E16AF5"/>
    <w:rsid w:val="00E21B7F"/>
    <w:rsid w:val="00E569BE"/>
    <w:rsid w:val="00E616CC"/>
    <w:rsid w:val="00E774CE"/>
    <w:rsid w:val="00EA1DDA"/>
    <w:rsid w:val="00EF76CA"/>
    <w:rsid w:val="00F173B6"/>
    <w:rsid w:val="00F20809"/>
    <w:rsid w:val="00F40385"/>
    <w:rsid w:val="00F61D88"/>
    <w:rsid w:val="00F62DCA"/>
    <w:rsid w:val="00F758A7"/>
    <w:rsid w:val="00F87D32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7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0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0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7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70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70E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3C7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50</Words>
  <Characters>291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subject/>
  <dc:creator>Sky123.Org</dc:creator>
  <cp:keywords/>
  <dc:description/>
  <cp:lastModifiedBy>Windows 用户</cp:lastModifiedBy>
  <cp:revision>15</cp:revision>
  <cp:lastPrinted>2016-09-01T08:32:00Z</cp:lastPrinted>
  <dcterms:created xsi:type="dcterms:W3CDTF">2016-09-03T03:43:00Z</dcterms:created>
  <dcterms:modified xsi:type="dcterms:W3CDTF">2016-09-03T09:24:00Z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